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7A9F4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WARNER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26FD7E0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7B964F3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627713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27EF89B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3C1430F2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6DA67732" w14:textId="77777777" w:rsidR="00B963F1" w:rsidRDefault="00B963F1" w:rsidP="00B963F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637BDB7" w14:textId="77777777" w:rsidR="00B963F1" w:rsidRDefault="00B963F1" w:rsidP="00B963F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4375D565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885B36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1FE015" w14:textId="77777777" w:rsidR="00B963F1" w:rsidRDefault="00B963F1" w:rsidP="00B963F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November 2022</w:t>
      </w:r>
    </w:p>
    <w:p w14:paraId="25E097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A84A" w14:textId="77777777" w:rsidR="00B963F1" w:rsidRDefault="00B963F1" w:rsidP="009139A6">
      <w:r>
        <w:separator/>
      </w:r>
    </w:p>
  </w:endnote>
  <w:endnote w:type="continuationSeparator" w:id="0">
    <w:p w14:paraId="1B742358" w14:textId="77777777" w:rsidR="00B963F1" w:rsidRDefault="00B963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FF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73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B7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25E8D" w14:textId="77777777" w:rsidR="00B963F1" w:rsidRDefault="00B963F1" w:rsidP="009139A6">
      <w:r>
        <w:separator/>
      </w:r>
    </w:p>
  </w:footnote>
  <w:footnote w:type="continuationSeparator" w:id="0">
    <w:p w14:paraId="7272AFD3" w14:textId="77777777" w:rsidR="00B963F1" w:rsidRDefault="00B963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FC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7A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B9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1"/>
    <w:rsid w:val="000666E0"/>
    <w:rsid w:val="002510B7"/>
    <w:rsid w:val="00290FEB"/>
    <w:rsid w:val="005C130B"/>
    <w:rsid w:val="00826F5C"/>
    <w:rsid w:val="009139A6"/>
    <w:rsid w:val="009448BB"/>
    <w:rsid w:val="00947624"/>
    <w:rsid w:val="00A3176C"/>
    <w:rsid w:val="00AE65F8"/>
    <w:rsid w:val="00B963F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5DE72"/>
  <w15:chartTrackingRefBased/>
  <w15:docId w15:val="{40FEFC89-F355-40AE-987B-55C58889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2022-12-12T20:11:00Z</dcterms:created>
  <dcterms:modified xsi:type="dcterms:W3CDTF">2022-12-12T20:14:00Z</dcterms:modified>
</cp:coreProperties>
</file>